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5EA" w:rsidRDefault="005215EA" w:rsidP="00585A41">
      <w:pPr>
        <w:jc w:val="center"/>
        <w:rPr>
          <w:b/>
        </w:rPr>
      </w:pPr>
      <w:r w:rsidRPr="009119C8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63pt" fillcolor="window">
            <v:imagedata r:id="rId6" o:title=""/>
          </v:shape>
        </w:pict>
      </w:r>
    </w:p>
    <w:p w:rsidR="005215EA" w:rsidRPr="00585A41" w:rsidRDefault="005215EA" w:rsidP="002805A3">
      <w:pPr>
        <w:pStyle w:val="ConsPlusTitle"/>
        <w:spacing w:line="276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585A41">
        <w:rPr>
          <w:rFonts w:ascii="Times New Roman" w:hAnsi="Times New Roman" w:cs="Times New Roman"/>
          <w:sz w:val="36"/>
          <w:szCs w:val="36"/>
        </w:rPr>
        <w:t>ЗАКОН ТОМСКОЙ ОБЛАСТИ</w:t>
      </w:r>
    </w:p>
    <w:p w:rsidR="005215EA" w:rsidRPr="00585A41" w:rsidRDefault="005215EA" w:rsidP="002805A3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5EA" w:rsidRPr="00585A41" w:rsidRDefault="005215EA" w:rsidP="002805A3">
      <w:pPr>
        <w:autoSpaceDE w:val="0"/>
        <w:autoSpaceDN w:val="0"/>
        <w:adjustRightInd w:val="0"/>
        <w:spacing w:line="276" w:lineRule="auto"/>
        <w:jc w:val="center"/>
        <w:rPr>
          <w:b/>
          <w:sz w:val="36"/>
          <w:szCs w:val="36"/>
        </w:rPr>
      </w:pPr>
      <w:r w:rsidRPr="00585A41">
        <w:rPr>
          <w:b/>
          <w:sz w:val="36"/>
          <w:szCs w:val="36"/>
        </w:rPr>
        <w:t xml:space="preserve">Об утверждении Соглашения между Томской областью </w:t>
      </w:r>
      <w:r w:rsidRPr="00585A41">
        <w:rPr>
          <w:b/>
          <w:sz w:val="36"/>
          <w:szCs w:val="36"/>
        </w:rPr>
        <w:br/>
        <w:t>и Республикой Татарстан о торгово-экономическом, научно-техническом, социально-культурном и ином сотрудничестве</w:t>
      </w:r>
    </w:p>
    <w:p w:rsidR="005215EA" w:rsidRDefault="005215EA" w:rsidP="00C83AC1">
      <w:pPr>
        <w:ind w:right="45" w:firstLine="697"/>
      </w:pPr>
    </w:p>
    <w:p w:rsidR="005215EA" w:rsidRDefault="005215EA" w:rsidP="00C83AC1">
      <w:pPr>
        <w:ind w:right="45" w:firstLine="697"/>
      </w:pPr>
      <w:r>
        <w:t>Принят Законодательной Думой</w:t>
      </w:r>
      <w:r>
        <w:tab/>
      </w:r>
      <w:r>
        <w:tab/>
      </w:r>
      <w:r>
        <w:tab/>
        <w:t>25 декабря  2018 года</w:t>
      </w:r>
    </w:p>
    <w:p w:rsidR="005215EA" w:rsidRDefault="005215EA" w:rsidP="00C83AC1">
      <w:pPr>
        <w:ind w:right="45" w:firstLine="697"/>
      </w:pPr>
      <w:r>
        <w:t>Томской области</w:t>
      </w:r>
      <w:r>
        <w:tab/>
      </w:r>
      <w:r>
        <w:tab/>
      </w:r>
      <w:r>
        <w:tab/>
      </w:r>
      <w:r>
        <w:tab/>
      </w:r>
      <w:r>
        <w:tab/>
      </w:r>
      <w:r>
        <w:tab/>
        <w:t>(постановление № 1430)</w:t>
      </w:r>
    </w:p>
    <w:p w:rsidR="005215EA" w:rsidRPr="00585A41" w:rsidRDefault="005215EA" w:rsidP="002805A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36"/>
          <w:szCs w:val="36"/>
        </w:rPr>
      </w:pPr>
    </w:p>
    <w:p w:rsidR="005215EA" w:rsidRPr="0030306E" w:rsidRDefault="005215EA" w:rsidP="00585A4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30306E">
        <w:rPr>
          <w:b/>
        </w:rPr>
        <w:t>Статья 1</w:t>
      </w:r>
    </w:p>
    <w:p w:rsidR="005215EA" w:rsidRPr="00BC283B" w:rsidRDefault="005215EA" w:rsidP="00585A41">
      <w:pPr>
        <w:autoSpaceDE w:val="0"/>
        <w:autoSpaceDN w:val="0"/>
        <w:adjustRightInd w:val="0"/>
        <w:spacing w:line="360" w:lineRule="auto"/>
        <w:ind w:firstLine="709"/>
        <w:jc w:val="both"/>
        <w:rPr>
          <w:shd w:val="clear" w:color="auto" w:fill="FFFFFF"/>
        </w:rPr>
      </w:pPr>
      <w:r w:rsidRPr="004A527B">
        <w:rPr>
          <w:shd w:val="clear" w:color="auto" w:fill="FFFFFF"/>
        </w:rPr>
        <w:t xml:space="preserve">Утвердить Соглашение </w:t>
      </w:r>
      <w:r>
        <w:rPr>
          <w:shd w:val="clear" w:color="auto" w:fill="FFFFFF"/>
        </w:rPr>
        <w:t xml:space="preserve">между Томской областью </w:t>
      </w:r>
      <w:r w:rsidRPr="001C6581">
        <w:rPr>
          <w:shd w:val="clear" w:color="auto" w:fill="FFFFFF"/>
        </w:rPr>
        <w:t xml:space="preserve">и Республикой Татарстан </w:t>
      </w:r>
      <w:r>
        <w:rPr>
          <w:shd w:val="clear" w:color="auto" w:fill="FFFFFF"/>
        </w:rPr>
        <w:br/>
      </w:r>
      <w:r w:rsidRPr="001C6581">
        <w:rPr>
          <w:shd w:val="clear" w:color="auto" w:fill="FFFFFF"/>
        </w:rPr>
        <w:t>о торгово-экономическом, научно-техническом, социально-культурном и ином сотрудничестве</w:t>
      </w:r>
      <w:r>
        <w:rPr>
          <w:shd w:val="clear" w:color="auto" w:fill="FFFFFF"/>
        </w:rPr>
        <w:t>, совершенное 8 ноября 2018</w:t>
      </w:r>
      <w:r w:rsidRPr="00BC283B">
        <w:rPr>
          <w:shd w:val="clear" w:color="auto" w:fill="FFFFFF"/>
        </w:rPr>
        <w:t xml:space="preserve"> года в г.</w:t>
      </w:r>
      <w:r>
        <w:rPr>
          <w:shd w:val="clear" w:color="auto" w:fill="FFFFFF"/>
        </w:rPr>
        <w:t xml:space="preserve"> Томске</w:t>
      </w:r>
      <w:r w:rsidRPr="00BC283B">
        <w:rPr>
          <w:shd w:val="clear" w:color="auto" w:fill="FFFFFF"/>
        </w:rPr>
        <w:t>.</w:t>
      </w:r>
    </w:p>
    <w:p w:rsidR="005215EA" w:rsidRPr="00BC283B" w:rsidRDefault="005215EA" w:rsidP="00585A4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</w:p>
    <w:p w:rsidR="005215EA" w:rsidRPr="00BC283B" w:rsidRDefault="005215EA" w:rsidP="00585A4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BC283B">
        <w:rPr>
          <w:b/>
        </w:rPr>
        <w:t>Статья 2</w:t>
      </w:r>
    </w:p>
    <w:p w:rsidR="005215EA" w:rsidRPr="00BC283B" w:rsidRDefault="005215EA" w:rsidP="00585A41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C283B">
        <w:t>Настоящий Закон вступает в силу через десять дней после дня его официального опубликования.</w:t>
      </w:r>
    </w:p>
    <w:p w:rsidR="005215EA" w:rsidRPr="00565BFF" w:rsidRDefault="005215EA" w:rsidP="00585A41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C283B">
        <w:t>Соглашение</w:t>
      </w:r>
      <w:r w:rsidRPr="00565BFF">
        <w:t xml:space="preserve"> между Томской об</w:t>
      </w:r>
      <w:r>
        <w:t xml:space="preserve">ластью и Республикой Татарстан </w:t>
      </w:r>
      <w:r w:rsidRPr="00565BFF">
        <w:t>о торгово-экономическом, научно-техническом, социально-культурном и ином сотрудничестве, совершенное</w:t>
      </w:r>
      <w:r>
        <w:t xml:space="preserve"> 8 ноября 2018 года в г. Томске</w:t>
      </w:r>
      <w:r w:rsidRPr="00BC283B">
        <w:t>, вступает</w:t>
      </w:r>
      <w:r w:rsidRPr="004A527B">
        <w:t xml:space="preserve"> в силу одновременно с  вступлением  в силу настоящего Закона.</w:t>
      </w:r>
    </w:p>
    <w:p w:rsidR="005215EA" w:rsidRPr="0030306E" w:rsidRDefault="005215EA" w:rsidP="00585A41">
      <w:pPr>
        <w:spacing w:line="360" w:lineRule="auto"/>
        <w:ind w:right="-2"/>
        <w:jc w:val="both"/>
      </w:pPr>
    </w:p>
    <w:p w:rsidR="005215EA" w:rsidRPr="0030306E" w:rsidRDefault="005215EA" w:rsidP="00585A41">
      <w:pPr>
        <w:spacing w:line="360" w:lineRule="auto"/>
        <w:ind w:right="-2"/>
        <w:jc w:val="both"/>
      </w:pPr>
    </w:p>
    <w:p w:rsidR="005215EA" w:rsidRPr="00582F92" w:rsidRDefault="005215EA" w:rsidP="00585A41">
      <w:pPr>
        <w:spacing w:line="360" w:lineRule="auto"/>
        <w:ind w:right="-2"/>
        <w:jc w:val="both"/>
        <w:rPr>
          <w:sz w:val="28"/>
          <w:szCs w:val="28"/>
        </w:rPr>
      </w:pPr>
      <w:r w:rsidRPr="0030306E">
        <w:t xml:space="preserve">Губернатор Томской области                                        </w:t>
      </w:r>
      <w:r>
        <w:t xml:space="preserve"> </w:t>
      </w:r>
      <w:r w:rsidRPr="0030306E">
        <w:t xml:space="preserve"> </w:t>
      </w:r>
      <w:r>
        <w:t xml:space="preserve"> </w:t>
      </w:r>
      <w:r w:rsidRPr="0030306E">
        <w:t xml:space="preserve">                  </w:t>
      </w:r>
      <w:r>
        <w:t xml:space="preserve">        </w:t>
      </w:r>
      <w:r w:rsidRPr="0030306E">
        <w:t>С.А. Жвачкин</w:t>
      </w:r>
    </w:p>
    <w:p w:rsidR="005215EA" w:rsidRDefault="005215EA" w:rsidP="003209B9">
      <w:pPr>
        <w:spacing w:line="360" w:lineRule="auto"/>
      </w:pPr>
      <w:r>
        <w:t>29 декабря 2018 года № 160-ОЗ</w:t>
      </w:r>
    </w:p>
    <w:p w:rsidR="005215EA" w:rsidRPr="002805A3" w:rsidRDefault="005215EA" w:rsidP="00B34E4E">
      <w:pPr>
        <w:pStyle w:val="1"/>
        <w:ind w:left="0"/>
      </w:pPr>
    </w:p>
    <w:sectPr w:rsidR="005215EA" w:rsidRPr="002805A3" w:rsidSect="00585A41">
      <w:headerReference w:type="even" r:id="rId7"/>
      <w:headerReference w:type="default" r:id="rId8"/>
      <w:pgSz w:w="11907" w:h="16840" w:code="9"/>
      <w:pgMar w:top="1134" w:right="1134" w:bottom="1134" w:left="1418" w:header="1440" w:footer="1440" w:gutter="0"/>
      <w:cols w:space="708"/>
      <w:noEndnote/>
      <w:titlePg/>
      <w:docGrid w:linePitch="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5EA" w:rsidRDefault="005215EA">
      <w:r>
        <w:separator/>
      </w:r>
    </w:p>
  </w:endnote>
  <w:endnote w:type="continuationSeparator" w:id="0">
    <w:p w:rsidR="005215EA" w:rsidRDefault="00521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5EA" w:rsidRDefault="005215EA">
      <w:r>
        <w:separator/>
      </w:r>
    </w:p>
  </w:footnote>
  <w:footnote w:type="continuationSeparator" w:id="0">
    <w:p w:rsidR="005215EA" w:rsidRDefault="005215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5EA" w:rsidRDefault="005215EA" w:rsidP="00C74C5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15EA" w:rsidRDefault="005215EA" w:rsidP="00585A4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5EA" w:rsidRPr="00585A41" w:rsidRDefault="005215EA" w:rsidP="00C74C57">
    <w:pPr>
      <w:pStyle w:val="Header"/>
      <w:framePr w:wrap="around" w:vAnchor="text" w:hAnchor="margin" w:xAlign="right" w:y="1"/>
      <w:rPr>
        <w:rStyle w:val="PageNumber"/>
        <w:sz w:val="24"/>
        <w:szCs w:val="24"/>
      </w:rPr>
    </w:pPr>
    <w:r w:rsidRPr="00585A41">
      <w:rPr>
        <w:rStyle w:val="PageNumber"/>
        <w:sz w:val="24"/>
        <w:szCs w:val="24"/>
      </w:rPr>
      <w:fldChar w:fldCharType="begin"/>
    </w:r>
    <w:r w:rsidRPr="00585A41">
      <w:rPr>
        <w:rStyle w:val="PageNumber"/>
        <w:sz w:val="24"/>
        <w:szCs w:val="24"/>
      </w:rPr>
      <w:instrText xml:space="preserve">PAGE  </w:instrText>
    </w:r>
    <w:r w:rsidRPr="00585A41"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2</w:t>
    </w:r>
    <w:r w:rsidRPr="00585A41">
      <w:rPr>
        <w:rStyle w:val="PageNumber"/>
        <w:sz w:val="24"/>
        <w:szCs w:val="24"/>
      </w:rPr>
      <w:fldChar w:fldCharType="end"/>
    </w:r>
  </w:p>
  <w:p w:rsidR="005215EA" w:rsidRDefault="005215EA" w:rsidP="00585A41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48CF"/>
    <w:rsid w:val="0002636C"/>
    <w:rsid w:val="00026F4F"/>
    <w:rsid w:val="00033A29"/>
    <w:rsid w:val="0009322F"/>
    <w:rsid w:val="000A437C"/>
    <w:rsid w:val="000A4ACD"/>
    <w:rsid w:val="000D03BE"/>
    <w:rsid w:val="000F503A"/>
    <w:rsid w:val="00104FD1"/>
    <w:rsid w:val="00131022"/>
    <w:rsid w:val="00134508"/>
    <w:rsid w:val="00137506"/>
    <w:rsid w:val="00157D72"/>
    <w:rsid w:val="00180065"/>
    <w:rsid w:val="00197701"/>
    <w:rsid w:val="001979AB"/>
    <w:rsid w:val="001A2172"/>
    <w:rsid w:val="001C6581"/>
    <w:rsid w:val="001E397B"/>
    <w:rsid w:val="001E43E6"/>
    <w:rsid w:val="00247016"/>
    <w:rsid w:val="00266C3A"/>
    <w:rsid w:val="002805A3"/>
    <w:rsid w:val="00285790"/>
    <w:rsid w:val="00293BB0"/>
    <w:rsid w:val="002A1CF8"/>
    <w:rsid w:val="002C1838"/>
    <w:rsid w:val="002C59CC"/>
    <w:rsid w:val="002C647C"/>
    <w:rsid w:val="0030306E"/>
    <w:rsid w:val="003209B9"/>
    <w:rsid w:val="00357480"/>
    <w:rsid w:val="0036502A"/>
    <w:rsid w:val="00370F54"/>
    <w:rsid w:val="003758E7"/>
    <w:rsid w:val="00387B11"/>
    <w:rsid w:val="003A4088"/>
    <w:rsid w:val="003C4F6C"/>
    <w:rsid w:val="004028DE"/>
    <w:rsid w:val="00420CF2"/>
    <w:rsid w:val="00424E76"/>
    <w:rsid w:val="00454C70"/>
    <w:rsid w:val="004A527B"/>
    <w:rsid w:val="004C2A58"/>
    <w:rsid w:val="004C33CB"/>
    <w:rsid w:val="004D4653"/>
    <w:rsid w:val="004E508C"/>
    <w:rsid w:val="005215EA"/>
    <w:rsid w:val="0055279F"/>
    <w:rsid w:val="00565BFF"/>
    <w:rsid w:val="00582F92"/>
    <w:rsid w:val="00585A41"/>
    <w:rsid w:val="005B1DBD"/>
    <w:rsid w:val="005D3E2E"/>
    <w:rsid w:val="005E46D9"/>
    <w:rsid w:val="005E6ED1"/>
    <w:rsid w:val="00610713"/>
    <w:rsid w:val="006326FB"/>
    <w:rsid w:val="00642CB7"/>
    <w:rsid w:val="0066374E"/>
    <w:rsid w:val="00665116"/>
    <w:rsid w:val="006808A4"/>
    <w:rsid w:val="00684229"/>
    <w:rsid w:val="006857DE"/>
    <w:rsid w:val="00696618"/>
    <w:rsid w:val="006B1566"/>
    <w:rsid w:val="006C276D"/>
    <w:rsid w:val="006C63B5"/>
    <w:rsid w:val="006D65A7"/>
    <w:rsid w:val="006F7CE9"/>
    <w:rsid w:val="0071012E"/>
    <w:rsid w:val="00725399"/>
    <w:rsid w:val="00725A77"/>
    <w:rsid w:val="007530CB"/>
    <w:rsid w:val="0076651D"/>
    <w:rsid w:val="0077027D"/>
    <w:rsid w:val="007A06D5"/>
    <w:rsid w:val="007B5A91"/>
    <w:rsid w:val="007E1C65"/>
    <w:rsid w:val="007E34CE"/>
    <w:rsid w:val="008233D4"/>
    <w:rsid w:val="008242A1"/>
    <w:rsid w:val="0082565D"/>
    <w:rsid w:val="0084031E"/>
    <w:rsid w:val="008459B1"/>
    <w:rsid w:val="00882D42"/>
    <w:rsid w:val="0090056D"/>
    <w:rsid w:val="00902E86"/>
    <w:rsid w:val="009119C8"/>
    <w:rsid w:val="00925B5E"/>
    <w:rsid w:val="00934522"/>
    <w:rsid w:val="00957EE9"/>
    <w:rsid w:val="009648CF"/>
    <w:rsid w:val="00967FF6"/>
    <w:rsid w:val="00977F29"/>
    <w:rsid w:val="009973F4"/>
    <w:rsid w:val="009A758A"/>
    <w:rsid w:val="009C45AE"/>
    <w:rsid w:val="009D1DC0"/>
    <w:rsid w:val="009F3D71"/>
    <w:rsid w:val="009F741A"/>
    <w:rsid w:val="00A520F2"/>
    <w:rsid w:val="00A73CB4"/>
    <w:rsid w:val="00A871C8"/>
    <w:rsid w:val="00A901F4"/>
    <w:rsid w:val="00AC196D"/>
    <w:rsid w:val="00AC411F"/>
    <w:rsid w:val="00AE3134"/>
    <w:rsid w:val="00B07074"/>
    <w:rsid w:val="00B10D08"/>
    <w:rsid w:val="00B223D2"/>
    <w:rsid w:val="00B32605"/>
    <w:rsid w:val="00B34E4E"/>
    <w:rsid w:val="00B35E24"/>
    <w:rsid w:val="00B42D77"/>
    <w:rsid w:val="00B61573"/>
    <w:rsid w:val="00B67B6C"/>
    <w:rsid w:val="00B90183"/>
    <w:rsid w:val="00B90730"/>
    <w:rsid w:val="00BA5406"/>
    <w:rsid w:val="00BC283B"/>
    <w:rsid w:val="00BF1C06"/>
    <w:rsid w:val="00C43AA4"/>
    <w:rsid w:val="00C45F30"/>
    <w:rsid w:val="00C74C57"/>
    <w:rsid w:val="00C81C64"/>
    <w:rsid w:val="00C83AC1"/>
    <w:rsid w:val="00CA10A5"/>
    <w:rsid w:val="00CC57C1"/>
    <w:rsid w:val="00CE08D8"/>
    <w:rsid w:val="00CF5821"/>
    <w:rsid w:val="00D03675"/>
    <w:rsid w:val="00D11371"/>
    <w:rsid w:val="00D90D26"/>
    <w:rsid w:val="00DE6F75"/>
    <w:rsid w:val="00DF3895"/>
    <w:rsid w:val="00DF79FE"/>
    <w:rsid w:val="00E5367F"/>
    <w:rsid w:val="00E640F9"/>
    <w:rsid w:val="00E82FB6"/>
    <w:rsid w:val="00E94AC0"/>
    <w:rsid w:val="00EA28CA"/>
    <w:rsid w:val="00EC091E"/>
    <w:rsid w:val="00EC66A8"/>
    <w:rsid w:val="00ED03C9"/>
    <w:rsid w:val="00F20C45"/>
    <w:rsid w:val="00F36BB3"/>
    <w:rsid w:val="00F632A1"/>
    <w:rsid w:val="00F74E5A"/>
    <w:rsid w:val="00F973F4"/>
    <w:rsid w:val="00FC0D85"/>
    <w:rsid w:val="00FE6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A77"/>
    <w:rPr>
      <w:color w:val="000000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85A41"/>
    <w:pPr>
      <w:keepNext/>
      <w:widowControl w:val="0"/>
      <w:shd w:val="clear" w:color="auto" w:fill="FFFFFF"/>
      <w:autoSpaceDE w:val="0"/>
      <w:autoSpaceDN w:val="0"/>
      <w:adjustRightInd w:val="0"/>
      <w:ind w:left="2328"/>
      <w:outlineLvl w:val="0"/>
    </w:pPr>
    <w:rPr>
      <w:b/>
      <w:bCs/>
      <w:spacing w:val="-2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585A41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96618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96618"/>
    <w:rPr>
      <w:rFonts w:ascii="Cambria" w:hAnsi="Cambria" w:cs="Times New Roman"/>
      <w:b/>
      <w:bCs/>
      <w:i/>
      <w:iCs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6842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6618"/>
    <w:rPr>
      <w:rFonts w:cs="Times New Roman"/>
      <w:color w:val="000000"/>
      <w:sz w:val="2"/>
    </w:rPr>
  </w:style>
  <w:style w:type="paragraph" w:styleId="BodyTextIndent">
    <w:name w:val="Body Text Indent"/>
    <w:aliases w:val="Основной текст 1"/>
    <w:basedOn w:val="Normal"/>
    <w:link w:val="BodyTextIndentChar"/>
    <w:uiPriority w:val="99"/>
    <w:rsid w:val="00725A77"/>
    <w:pPr>
      <w:ind w:left="5115"/>
    </w:pPr>
  </w:style>
  <w:style w:type="character" w:customStyle="1" w:styleId="BodyTextIndentChar">
    <w:name w:val="Body Text Indent Char"/>
    <w:aliases w:val="Основной текст 1 Char"/>
    <w:basedOn w:val="DefaultParagraphFont"/>
    <w:link w:val="BodyTextIndent"/>
    <w:uiPriority w:val="99"/>
    <w:semiHidden/>
    <w:locked/>
    <w:rsid w:val="00696618"/>
    <w:rPr>
      <w:rFonts w:cs="Times New Roman"/>
      <w:color w:val="000000"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725A77"/>
    <w:pPr>
      <w:spacing w:line="336" w:lineRule="auto"/>
    </w:pPr>
    <w:rPr>
      <w:color w:val="auto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96618"/>
    <w:rPr>
      <w:rFonts w:cs="Times New Roman"/>
      <w:color w:val="000000"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725A77"/>
    <w:pPr>
      <w:spacing w:line="312" w:lineRule="auto"/>
      <w:jc w:val="center"/>
    </w:pPr>
    <w:rPr>
      <w:b/>
      <w:color w:val="auto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96618"/>
    <w:rPr>
      <w:rFonts w:cs="Times New Roman"/>
      <w:color w:val="000000"/>
      <w:sz w:val="26"/>
      <w:szCs w:val="26"/>
    </w:rPr>
  </w:style>
  <w:style w:type="paragraph" w:customStyle="1" w:styleId="1">
    <w:name w:val="Обычный1"/>
    <w:basedOn w:val="Normal"/>
    <w:autoRedefine/>
    <w:uiPriority w:val="99"/>
    <w:rsid w:val="00B34E4E"/>
    <w:pPr>
      <w:ind w:left="5700"/>
    </w:pPr>
    <w:rPr>
      <w:color w:val="auto"/>
      <w:szCs w:val="20"/>
    </w:rPr>
  </w:style>
  <w:style w:type="paragraph" w:customStyle="1" w:styleId="a">
    <w:name w:val="Подпись документа"/>
    <w:basedOn w:val="Normal"/>
    <w:uiPriority w:val="99"/>
    <w:rsid w:val="00725A77"/>
    <w:rPr>
      <w:color w:val="auto"/>
      <w:szCs w:val="24"/>
    </w:rPr>
  </w:style>
  <w:style w:type="character" w:styleId="Hyperlink">
    <w:name w:val="Hyperlink"/>
    <w:basedOn w:val="DefaultParagraphFont"/>
    <w:uiPriority w:val="99"/>
    <w:rsid w:val="00725A77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725A77"/>
    <w:pPr>
      <w:tabs>
        <w:tab w:val="left" w:pos="684"/>
      </w:tabs>
      <w:spacing w:line="360" w:lineRule="auto"/>
      <w:jc w:val="both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96618"/>
    <w:rPr>
      <w:rFonts w:cs="Times New Roman"/>
      <w:color w:val="000000"/>
      <w:sz w:val="16"/>
      <w:szCs w:val="16"/>
    </w:rPr>
  </w:style>
  <w:style w:type="paragraph" w:customStyle="1" w:styleId="ConsPlusTitle">
    <w:name w:val="ConsPlusTitle"/>
    <w:uiPriority w:val="99"/>
    <w:rsid w:val="002805A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585A4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96618"/>
    <w:rPr>
      <w:rFonts w:cs="Times New Roman"/>
      <w:color w:val="000000"/>
      <w:sz w:val="26"/>
      <w:szCs w:val="26"/>
    </w:rPr>
  </w:style>
  <w:style w:type="character" w:styleId="PageNumber">
    <w:name w:val="page number"/>
    <w:basedOn w:val="DefaultParagraphFont"/>
    <w:uiPriority w:val="99"/>
    <w:rsid w:val="00585A4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85A4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96618"/>
    <w:rPr>
      <w:rFonts w:cs="Times New Roman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96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149</Words>
  <Characters>853</Characters>
  <Application>Microsoft Office Outlook</Application>
  <DocSecurity>0</DocSecurity>
  <Lines>0</Lines>
  <Paragraphs>0</Paragraphs>
  <ScaleCrop>false</ScaleCrop>
  <Company>SDTR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подготовлен комитетом по экономической политике</dc:title>
  <dc:subject/>
  <dc:creator>UserSDTR</dc:creator>
  <cp:keywords/>
  <dc:description/>
  <cp:lastModifiedBy>Vetkovskaya</cp:lastModifiedBy>
  <cp:revision>8</cp:revision>
  <cp:lastPrinted>2018-12-27T05:46:00Z</cp:lastPrinted>
  <dcterms:created xsi:type="dcterms:W3CDTF">2018-12-27T05:46:00Z</dcterms:created>
  <dcterms:modified xsi:type="dcterms:W3CDTF">2018-12-28T10:14:00Z</dcterms:modified>
</cp:coreProperties>
</file>